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B3BE65" w14:textId="2585F5BC" w:rsidR="00373E75" w:rsidRPr="00311127" w:rsidRDefault="006B05E8" w:rsidP="00373E75">
      <w:r w:rsidRPr="00311127">
        <w:rPr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53DD67A" wp14:editId="15CE46FC">
                <wp:simplePos x="0" y="0"/>
                <wp:positionH relativeFrom="column">
                  <wp:posOffset>2057400</wp:posOffset>
                </wp:positionH>
                <wp:positionV relativeFrom="paragraph">
                  <wp:posOffset>-571500</wp:posOffset>
                </wp:positionV>
                <wp:extent cx="1190625" cy="771525"/>
                <wp:effectExtent l="0" t="0" r="4445" b="3810"/>
                <wp:wrapNone/>
                <wp:docPr id="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0625" cy="771525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3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452848" w14:textId="77777777" w:rsidR="00373E75" w:rsidRPr="006A03B1" w:rsidRDefault="00373E75" w:rsidP="00373E75">
                              <w:pP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</w:pPr>
                              <w:r w:rsidRPr="006A03B1"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  <w:p w14:paraId="762706D4" w14:textId="77777777" w:rsidR="00373E75" w:rsidRDefault="00373E75" w:rsidP="00373E7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3DD67A" id="Group 7" o:spid="_x0000_s1026" style="position:absolute;margin-left:162pt;margin-top:-45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">
                  <v:imagedata r:id="rId8" o:title="" blacklevel="393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16452848" w14:textId="77777777" w:rsidR="00373E75" w:rsidRPr="006A03B1" w:rsidRDefault="00373E75" w:rsidP="00373E75">
                        <w:pP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</w:pPr>
                        <w:r w:rsidRPr="006A03B1"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  <w:t>ЖРС</w:t>
                        </w:r>
                      </w:p>
                      <w:p w14:paraId="762706D4" w14:textId="77777777" w:rsidR="00373E75" w:rsidRDefault="00373E75" w:rsidP="00373E75"/>
                    </w:txbxContent>
                  </v:textbox>
                </v:shape>
              </v:group>
            </w:pict>
          </mc:Fallback>
        </mc:AlternateContent>
      </w:r>
    </w:p>
    <w:p w14:paraId="7F9C32C8" w14:textId="3E429897" w:rsidR="00373E75" w:rsidRPr="00311127" w:rsidRDefault="006B05E8" w:rsidP="00373E75">
      <w:r w:rsidRPr="00311127"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059FCC9" wp14:editId="2E66F144">
                <wp:simplePos x="0" y="0"/>
                <wp:positionH relativeFrom="column">
                  <wp:posOffset>76200</wp:posOffset>
                </wp:positionH>
                <wp:positionV relativeFrom="paragraph">
                  <wp:posOffset>53340</wp:posOffset>
                </wp:positionV>
                <wp:extent cx="5486400" cy="457200"/>
                <wp:effectExtent l="0" t="635" r="4445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E53179" w14:textId="77777777" w:rsidR="00373E75" w:rsidRPr="005E6408" w:rsidRDefault="00373E75" w:rsidP="00373E7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Cyrl-BA"/>
                              </w:rPr>
                            </w:pPr>
                            <w:r w:rsidRPr="005E6408">
                              <w:rPr>
                                <w:b/>
                                <w:bCs/>
                                <w:sz w:val="28"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12A7AAC1" w14:textId="77777777" w:rsidR="00373E75" w:rsidRPr="00B07AE0" w:rsidRDefault="00373E75" w:rsidP="00373E75">
                            <w:pPr>
                              <w:jc w:val="center"/>
                              <w:rPr>
                                <w:b/>
                                <w:bCs/>
                                <w:lang w:val="sr-Cyrl-BA"/>
                              </w:rPr>
                            </w:pP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Д О Б О 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9FCC9" id="Text Box 6" o:spid="_x0000_s1029" type="#_x0000_t202" style="position:absolute;margin-left:6pt;margin-top:4.2pt;width:6in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" filled="f" stroked="f">
                <v:textbox>
                  <w:txbxContent>
                    <w:p w14:paraId="2BE53179" w14:textId="77777777" w:rsidR="00373E75" w:rsidRPr="005E6408" w:rsidRDefault="00373E75" w:rsidP="00373E7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Cyrl-BA"/>
                        </w:rPr>
                      </w:pPr>
                      <w:r w:rsidRPr="005E6408">
                        <w:rPr>
                          <w:b/>
                          <w:bCs/>
                          <w:sz w:val="28"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12A7AAC1" w14:textId="77777777" w:rsidR="00373E75" w:rsidRPr="00B07AE0" w:rsidRDefault="00373E75" w:rsidP="00373E75">
                      <w:pPr>
                        <w:jc w:val="center"/>
                        <w:rPr>
                          <w:b/>
                          <w:bCs/>
                          <w:lang w:val="sr-Cyrl-BA"/>
                        </w:rPr>
                      </w:pPr>
                      <w:r w:rsidRPr="00B07AE0">
                        <w:rPr>
                          <w:b/>
                          <w:bCs/>
                          <w:lang w:val="sr-Cyrl-BA"/>
                        </w:rPr>
                        <w:t>Д О Б О Ј</w:t>
                      </w:r>
                    </w:p>
                  </w:txbxContent>
                </v:textbox>
              </v:shape>
            </w:pict>
          </mc:Fallback>
        </mc:AlternateContent>
      </w:r>
    </w:p>
    <w:p w14:paraId="265530CC" w14:textId="77777777" w:rsidR="00373E75" w:rsidRPr="00311127" w:rsidRDefault="00373E75" w:rsidP="00373E75"/>
    <w:p w14:paraId="2D3DCB9E" w14:textId="77777777" w:rsidR="00373E75" w:rsidRPr="00311127" w:rsidRDefault="00F0244E" w:rsidP="00373E75">
      <w:pPr>
        <w:rPr>
          <w:lang w:val="sr-Cyrl-BA"/>
        </w:rPr>
      </w:pPr>
      <w:r w:rsidRPr="00311127">
        <w:rPr>
          <w:lang w:val="sr-Cyrl-BA"/>
        </w:rPr>
        <w:t>__________________________________________________________________________</w:t>
      </w:r>
    </w:p>
    <w:p w14:paraId="446BC14C" w14:textId="77777777" w:rsidR="001D2A77" w:rsidRDefault="001D2A77" w:rsidP="00404697">
      <w:pPr>
        <w:jc w:val="both"/>
        <w:rPr>
          <w:bCs/>
          <w:lang w:val="bs-Latn-BA"/>
        </w:rPr>
      </w:pPr>
    </w:p>
    <w:p w14:paraId="50EF4100" w14:textId="77777777" w:rsidR="001D2A77" w:rsidRDefault="001D2A77" w:rsidP="00404697">
      <w:pPr>
        <w:jc w:val="both"/>
        <w:rPr>
          <w:bCs/>
          <w:lang w:val="bs-Latn-BA"/>
        </w:rPr>
      </w:pPr>
    </w:p>
    <w:p w14:paraId="36B92725" w14:textId="0A317E3E" w:rsidR="00B223D9" w:rsidRPr="00665511" w:rsidRDefault="008C6A84" w:rsidP="00404697">
      <w:pPr>
        <w:jc w:val="both"/>
        <w:rPr>
          <w:lang w:val="sr-Cyrl-BA"/>
        </w:rPr>
      </w:pPr>
      <w:r>
        <w:rPr>
          <w:bCs/>
          <w:lang w:val="bs-Latn-BA"/>
        </w:rPr>
        <w:t>II-4.</w:t>
      </w:r>
      <w:r w:rsidR="00F343AF">
        <w:rPr>
          <w:bCs/>
          <w:lang w:val="sr-Latn-BA"/>
        </w:rPr>
        <w:t>2</w:t>
      </w:r>
      <w:r>
        <w:rPr>
          <w:bCs/>
          <w:lang w:val="bs-Latn-BA"/>
        </w:rPr>
        <w:t>.</w:t>
      </w:r>
      <w:r w:rsidR="00665511">
        <w:rPr>
          <w:bCs/>
          <w:lang w:val="sr-Cyrl-BA"/>
        </w:rPr>
        <w:t xml:space="preserve">       /24</w:t>
      </w:r>
    </w:p>
    <w:p w14:paraId="781F7980" w14:textId="3E529C9D" w:rsidR="00863A35" w:rsidRPr="001768A7" w:rsidRDefault="00842CE1" w:rsidP="00404697">
      <w:pPr>
        <w:jc w:val="both"/>
        <w:rPr>
          <w:bCs/>
          <w:lang w:val="sr-Cyrl-BA"/>
        </w:rPr>
      </w:pPr>
      <w:r w:rsidRPr="001768A7">
        <w:rPr>
          <w:bCs/>
          <w:lang w:val="ru-RU"/>
        </w:rPr>
        <w:t>Датум</w:t>
      </w:r>
      <w:r w:rsidR="00B223D9" w:rsidRPr="001768A7">
        <w:rPr>
          <w:bCs/>
        </w:rPr>
        <w:t>:</w:t>
      </w:r>
      <w:r w:rsidR="000E4418" w:rsidRPr="001768A7">
        <w:rPr>
          <w:bCs/>
        </w:rPr>
        <w:t xml:space="preserve"> </w:t>
      </w:r>
      <w:r w:rsidR="00850C5F">
        <w:rPr>
          <w:bCs/>
          <w:lang w:val="sr-Latn-BA"/>
        </w:rPr>
        <w:t>1</w:t>
      </w:r>
      <w:r w:rsidR="00F343AF">
        <w:rPr>
          <w:bCs/>
          <w:lang w:val="sr-Latn-BA"/>
        </w:rPr>
        <w:t>4</w:t>
      </w:r>
      <w:r w:rsidR="001D2A77">
        <w:rPr>
          <w:bCs/>
          <w:lang w:val="sr-Cyrl-BA"/>
        </w:rPr>
        <w:t>.</w:t>
      </w:r>
      <w:r w:rsidR="00665511">
        <w:rPr>
          <w:bCs/>
          <w:lang w:val="sr-Cyrl-BA"/>
        </w:rPr>
        <w:t>0</w:t>
      </w:r>
      <w:r w:rsidR="00F343AF">
        <w:rPr>
          <w:bCs/>
          <w:lang w:val="sr-Latn-BA"/>
        </w:rPr>
        <w:t>5</w:t>
      </w:r>
      <w:r w:rsidR="001D2A77">
        <w:rPr>
          <w:bCs/>
          <w:lang w:val="sr-Cyrl-BA"/>
        </w:rPr>
        <w:t>.</w:t>
      </w:r>
      <w:r w:rsidR="00C15723" w:rsidRPr="001768A7">
        <w:rPr>
          <w:bCs/>
          <w:lang w:val="sr-Cyrl-BA"/>
        </w:rPr>
        <w:t>202</w:t>
      </w:r>
      <w:r w:rsidR="00665511">
        <w:rPr>
          <w:bCs/>
          <w:lang w:val="sr-Cyrl-BA"/>
        </w:rPr>
        <w:t>4</w:t>
      </w:r>
      <w:r w:rsidR="00C15723" w:rsidRPr="001768A7">
        <w:rPr>
          <w:bCs/>
          <w:lang w:val="sr-Cyrl-BA"/>
        </w:rPr>
        <w:t>.</w:t>
      </w:r>
      <w:r w:rsidR="001768A7">
        <w:rPr>
          <w:bCs/>
        </w:rPr>
        <w:t xml:space="preserve"> </w:t>
      </w:r>
      <w:r w:rsidR="00C15723" w:rsidRPr="001768A7">
        <w:rPr>
          <w:bCs/>
          <w:lang w:val="sr-Cyrl-BA"/>
        </w:rPr>
        <w:t>год.</w:t>
      </w:r>
    </w:p>
    <w:p w14:paraId="12589FA2" w14:textId="5085CACF" w:rsidR="00311127" w:rsidRDefault="00311127" w:rsidP="00404697">
      <w:pPr>
        <w:jc w:val="both"/>
        <w:rPr>
          <w:b/>
          <w:lang w:val="sr-Cyrl-CS"/>
        </w:rPr>
      </w:pPr>
    </w:p>
    <w:p w14:paraId="37C2453C" w14:textId="77777777" w:rsidR="003270C4" w:rsidRPr="001768A7" w:rsidRDefault="003270C4" w:rsidP="00404697">
      <w:pPr>
        <w:jc w:val="both"/>
        <w:rPr>
          <w:b/>
          <w:lang w:val="sr-Cyrl-CS"/>
        </w:rPr>
      </w:pPr>
    </w:p>
    <w:p w14:paraId="4FB32516" w14:textId="1A6AD41F" w:rsidR="00BE0008" w:rsidRPr="00F343AF" w:rsidRDefault="00F343AF" w:rsidP="00404697">
      <w:pPr>
        <w:jc w:val="both"/>
        <w:rPr>
          <w:b/>
          <w:lang w:val="sr-Cyrl-BA"/>
        </w:rPr>
      </w:pPr>
      <w:r>
        <w:rPr>
          <w:b/>
          <w:lang w:val="sr-Cyrl-BA"/>
        </w:rPr>
        <w:t>УПРАВА ДРУШТВА</w:t>
      </w:r>
    </w:p>
    <w:p w14:paraId="574AB7DC" w14:textId="35ACF273" w:rsidR="007D585E" w:rsidRDefault="007D585E" w:rsidP="007D585E">
      <w:pPr>
        <w:jc w:val="both"/>
        <w:rPr>
          <w:sz w:val="22"/>
          <w:szCs w:val="22"/>
          <w:lang w:val="sr-Cyrl-RS"/>
        </w:rPr>
      </w:pPr>
    </w:p>
    <w:p w14:paraId="46DDE3E5" w14:textId="497C91EC" w:rsidR="00F240BE" w:rsidRDefault="00F240BE" w:rsidP="007D585E">
      <w:pPr>
        <w:jc w:val="both"/>
        <w:rPr>
          <w:sz w:val="22"/>
          <w:szCs w:val="22"/>
          <w:lang w:val="sr-Cyrl-RS"/>
        </w:rPr>
      </w:pPr>
    </w:p>
    <w:p w14:paraId="4AF6DA62" w14:textId="3AAACDFD" w:rsidR="00F240BE" w:rsidRPr="00850C5F" w:rsidRDefault="00F240BE" w:rsidP="00A35405">
      <w:pPr>
        <w:jc w:val="both"/>
        <w:rPr>
          <w:b/>
          <w:bCs/>
          <w:i/>
          <w:iCs/>
          <w:sz w:val="22"/>
          <w:szCs w:val="22"/>
          <w:lang w:val="sr-Cyrl-BA"/>
        </w:rPr>
      </w:pPr>
      <w:r w:rsidRPr="00F240BE">
        <w:rPr>
          <w:b/>
          <w:bCs/>
          <w:sz w:val="22"/>
          <w:szCs w:val="22"/>
          <w:lang w:val="sr-Cyrl-RS"/>
        </w:rPr>
        <w:t>ПРЕДМЕТ:</w:t>
      </w:r>
      <w:r>
        <w:rPr>
          <w:sz w:val="22"/>
          <w:szCs w:val="22"/>
          <w:lang w:val="sr-Cyrl-RS"/>
        </w:rPr>
        <w:t xml:space="preserve">  </w:t>
      </w:r>
      <w:r w:rsidR="00F343AF">
        <w:rPr>
          <w:sz w:val="22"/>
          <w:szCs w:val="22"/>
          <w:lang w:val="sr-Cyrl-BA"/>
        </w:rPr>
        <w:t>Достава приједлога финансијских извјештаја за 2023. годину</w:t>
      </w:r>
    </w:p>
    <w:p w14:paraId="4BB34A29" w14:textId="77777777" w:rsidR="00F240BE" w:rsidRDefault="00F240BE" w:rsidP="007D585E">
      <w:pPr>
        <w:jc w:val="both"/>
        <w:rPr>
          <w:sz w:val="22"/>
          <w:szCs w:val="22"/>
          <w:lang w:val="sr-Cyrl-BA"/>
        </w:rPr>
      </w:pPr>
    </w:p>
    <w:p w14:paraId="147345C1" w14:textId="77777777" w:rsidR="00665511" w:rsidRDefault="00665511" w:rsidP="007D585E">
      <w:pPr>
        <w:jc w:val="both"/>
        <w:rPr>
          <w:sz w:val="22"/>
          <w:szCs w:val="22"/>
          <w:lang w:val="sr-Cyrl-BA"/>
        </w:rPr>
      </w:pPr>
    </w:p>
    <w:p w14:paraId="49C188DD" w14:textId="6CE7B595" w:rsidR="00665511" w:rsidRDefault="00F343AF" w:rsidP="007D585E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ab/>
        <w:t xml:space="preserve">Поштовани, </w:t>
      </w:r>
    </w:p>
    <w:p w14:paraId="5217D9A8" w14:textId="77777777" w:rsidR="00F343AF" w:rsidRDefault="00F343AF" w:rsidP="007D585E">
      <w:pPr>
        <w:jc w:val="both"/>
        <w:rPr>
          <w:sz w:val="22"/>
          <w:szCs w:val="22"/>
          <w:lang w:val="sr-Cyrl-BA"/>
        </w:rPr>
      </w:pPr>
    </w:p>
    <w:p w14:paraId="25A49D97" w14:textId="43AE5F86" w:rsidR="003B32CF" w:rsidRDefault="00F343AF" w:rsidP="003B32CF">
      <w:pPr>
        <w:ind w:firstLine="720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У складу</w:t>
      </w:r>
      <w:r w:rsidR="00DF2BC7"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BA"/>
        </w:rPr>
        <w:t xml:space="preserve">Закључком Управе Друштва број </w:t>
      </w:r>
      <w:r w:rsidR="004C55E9">
        <w:rPr>
          <w:sz w:val="22"/>
          <w:szCs w:val="22"/>
          <w:lang w:val="sr-Latn-BA"/>
        </w:rPr>
        <w:t xml:space="preserve">I-4.5126/24 </w:t>
      </w:r>
      <w:r>
        <w:rPr>
          <w:sz w:val="22"/>
          <w:szCs w:val="22"/>
          <w:lang w:val="sr-Cyrl-BA"/>
        </w:rPr>
        <w:t xml:space="preserve">од </w:t>
      </w:r>
      <w:r w:rsidR="004C55E9">
        <w:rPr>
          <w:sz w:val="22"/>
          <w:szCs w:val="22"/>
          <w:lang w:val="sr-Latn-BA"/>
        </w:rPr>
        <w:t xml:space="preserve">27.02.2024. </w:t>
      </w:r>
      <w:r w:rsidR="004C55E9">
        <w:rPr>
          <w:sz w:val="22"/>
          <w:szCs w:val="22"/>
          <w:lang w:val="sr-Cyrl-BA"/>
        </w:rPr>
        <w:t>године</w:t>
      </w:r>
      <w:r>
        <w:rPr>
          <w:sz w:val="22"/>
          <w:szCs w:val="22"/>
          <w:lang w:val="sr-Cyrl-BA"/>
        </w:rPr>
        <w:t>,</w:t>
      </w:r>
      <w:r w:rsidR="00DF2BC7" w:rsidRPr="00DF2BC7"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BA"/>
        </w:rPr>
        <w:t xml:space="preserve">Закључком Владе Републике Српске број </w:t>
      </w:r>
      <w:r w:rsidR="004C55E9">
        <w:rPr>
          <w:sz w:val="22"/>
          <w:szCs w:val="22"/>
          <w:lang w:val="sr-Cyrl-BA"/>
        </w:rPr>
        <w:t xml:space="preserve">04/1-012-2-1378/24 </w:t>
      </w:r>
      <w:r>
        <w:rPr>
          <w:sz w:val="22"/>
          <w:szCs w:val="22"/>
          <w:lang w:val="sr-Cyrl-BA"/>
        </w:rPr>
        <w:t>од</w:t>
      </w:r>
      <w:r w:rsidR="004C55E9">
        <w:rPr>
          <w:sz w:val="22"/>
          <w:szCs w:val="22"/>
          <w:lang w:val="sr-Cyrl-BA"/>
        </w:rPr>
        <w:t xml:space="preserve"> 24.04.2024. године</w:t>
      </w:r>
      <w:r>
        <w:rPr>
          <w:sz w:val="22"/>
          <w:szCs w:val="22"/>
          <w:lang w:val="sr-Cyrl-BA"/>
        </w:rPr>
        <w:t>,</w:t>
      </w:r>
      <w:r w:rsidR="003B32CF"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BA"/>
        </w:rPr>
        <w:t xml:space="preserve"> Закључком Управе Друштва</w:t>
      </w:r>
      <w:r w:rsidR="003B32CF">
        <w:rPr>
          <w:sz w:val="22"/>
          <w:szCs w:val="22"/>
          <w:lang w:val="sr-Cyrl-BA"/>
        </w:rPr>
        <w:t xml:space="preserve"> број </w:t>
      </w:r>
      <w:r w:rsidR="004C55E9">
        <w:rPr>
          <w:sz w:val="22"/>
          <w:szCs w:val="22"/>
          <w:lang w:val="sr-Latn-BA"/>
        </w:rPr>
        <w:t>I-4.</w:t>
      </w:r>
      <w:r w:rsidR="004C55E9">
        <w:rPr>
          <w:sz w:val="22"/>
          <w:szCs w:val="22"/>
          <w:lang w:val="sr-Cyrl-BA"/>
        </w:rPr>
        <w:t xml:space="preserve">8851-1 </w:t>
      </w:r>
      <w:r w:rsidR="003B32CF">
        <w:rPr>
          <w:sz w:val="22"/>
          <w:szCs w:val="22"/>
          <w:lang w:val="sr-Cyrl-BA"/>
        </w:rPr>
        <w:t>од</w:t>
      </w:r>
      <w:r w:rsidR="004C55E9">
        <w:rPr>
          <w:sz w:val="22"/>
          <w:szCs w:val="22"/>
          <w:lang w:val="sr-Cyrl-BA"/>
        </w:rPr>
        <w:t xml:space="preserve"> 29.04.2024. године</w:t>
      </w:r>
      <w:r w:rsidR="003B32CF">
        <w:rPr>
          <w:sz w:val="22"/>
          <w:szCs w:val="22"/>
          <w:lang w:val="sr-Cyrl-BA"/>
        </w:rPr>
        <w:t xml:space="preserve">,  </w:t>
      </w:r>
      <w:bookmarkStart w:id="0" w:name="_Hlk166569237"/>
      <w:r w:rsidR="003B32CF">
        <w:rPr>
          <w:sz w:val="22"/>
          <w:szCs w:val="22"/>
          <w:lang w:val="sr-Cyrl-BA"/>
        </w:rPr>
        <w:t xml:space="preserve">Закључком Надзорног одбора </w:t>
      </w:r>
      <w:bookmarkEnd w:id="0"/>
      <w:r w:rsidR="003B32CF">
        <w:rPr>
          <w:sz w:val="22"/>
          <w:szCs w:val="22"/>
          <w:lang w:val="sr-Cyrl-BA"/>
        </w:rPr>
        <w:t>Друштва број</w:t>
      </w:r>
      <w:r w:rsidR="004C55E9" w:rsidRPr="004C55E9">
        <w:rPr>
          <w:sz w:val="22"/>
          <w:szCs w:val="22"/>
          <w:lang w:val="sr-Latn-BA"/>
        </w:rPr>
        <w:t xml:space="preserve"> </w:t>
      </w:r>
      <w:r w:rsidR="004C55E9">
        <w:rPr>
          <w:sz w:val="22"/>
          <w:szCs w:val="22"/>
          <w:lang w:val="sr-Latn-BA"/>
        </w:rPr>
        <w:t>I-</w:t>
      </w:r>
      <w:r w:rsidR="004C55E9">
        <w:rPr>
          <w:sz w:val="22"/>
          <w:szCs w:val="22"/>
          <w:lang w:val="sr-Cyrl-BA"/>
        </w:rPr>
        <w:t xml:space="preserve">2.8851-3/24  </w:t>
      </w:r>
      <w:r w:rsidR="003B32CF">
        <w:rPr>
          <w:sz w:val="22"/>
          <w:szCs w:val="22"/>
          <w:lang w:val="sr-Cyrl-BA"/>
        </w:rPr>
        <w:t>од</w:t>
      </w:r>
      <w:r w:rsidR="004C55E9">
        <w:rPr>
          <w:sz w:val="22"/>
          <w:szCs w:val="22"/>
          <w:lang w:val="sr-Cyrl-BA"/>
        </w:rPr>
        <w:t xml:space="preserve"> 30.04.2024. године.</w:t>
      </w:r>
      <w:r w:rsidR="00DF2BC7">
        <w:rPr>
          <w:sz w:val="22"/>
          <w:szCs w:val="22"/>
          <w:lang w:val="sr-Cyrl-BA"/>
        </w:rPr>
        <w:t xml:space="preserve">, те приједлогом консултанта </w:t>
      </w:r>
      <w:r w:rsidR="00DF2BC7" w:rsidRPr="00DF2BC7">
        <w:rPr>
          <w:sz w:val="22"/>
          <w:szCs w:val="22"/>
          <w:lang w:val="sr-Cyrl-BA"/>
        </w:rPr>
        <w:t xml:space="preserve"> </w:t>
      </w:r>
      <w:r w:rsidR="00DF2BC7">
        <w:rPr>
          <w:sz w:val="22"/>
          <w:szCs w:val="22"/>
          <w:lang w:val="sr-Cyrl-BA"/>
        </w:rPr>
        <w:t>Т</w:t>
      </w:r>
      <w:r w:rsidR="00DF2BC7">
        <w:rPr>
          <w:sz w:val="22"/>
          <w:szCs w:val="22"/>
          <w:lang w:val="sr-Latn-BA"/>
        </w:rPr>
        <w:t xml:space="preserve">WC </w:t>
      </w:r>
      <w:r w:rsidR="00DF2BC7">
        <w:rPr>
          <w:sz w:val="22"/>
          <w:szCs w:val="22"/>
          <w:lang w:val="sr-Cyrl-BA"/>
        </w:rPr>
        <w:t xml:space="preserve">Бања Лука број </w:t>
      </w:r>
      <w:r w:rsidR="00413302">
        <w:rPr>
          <w:sz w:val="22"/>
          <w:szCs w:val="22"/>
          <w:lang w:val="sr-Cyrl-BA"/>
        </w:rPr>
        <w:t xml:space="preserve">9351/24 </w:t>
      </w:r>
      <w:r w:rsidR="00DF2BC7">
        <w:rPr>
          <w:sz w:val="22"/>
          <w:szCs w:val="22"/>
          <w:lang w:val="sr-Cyrl-BA"/>
        </w:rPr>
        <w:t>од</w:t>
      </w:r>
      <w:r w:rsidR="00413302">
        <w:rPr>
          <w:sz w:val="22"/>
          <w:szCs w:val="22"/>
          <w:lang w:val="sr-Cyrl-BA"/>
        </w:rPr>
        <w:t xml:space="preserve"> 13.05.2024.године`</w:t>
      </w:r>
      <w:r w:rsidR="00DF2BC7">
        <w:rPr>
          <w:sz w:val="22"/>
          <w:szCs w:val="22"/>
          <w:lang w:val="sr-Cyrl-BA"/>
        </w:rPr>
        <w:t>,</w:t>
      </w:r>
      <w:r>
        <w:rPr>
          <w:sz w:val="22"/>
          <w:szCs w:val="22"/>
          <w:lang w:val="sr-Cyrl-BA"/>
        </w:rPr>
        <w:t xml:space="preserve"> у  прилогу достављамо приједлог финансијских извјештаја за 2023. годину</w:t>
      </w:r>
      <w:r w:rsidR="003B32CF">
        <w:rPr>
          <w:sz w:val="22"/>
          <w:szCs w:val="22"/>
          <w:lang w:val="sr-Cyrl-BA"/>
        </w:rPr>
        <w:t xml:space="preserve">. </w:t>
      </w:r>
    </w:p>
    <w:p w14:paraId="1765C26E" w14:textId="66E501A2" w:rsidR="00F343AF" w:rsidRDefault="00F343AF" w:rsidP="007D585E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 </w:t>
      </w:r>
      <w:r w:rsidR="003B32CF">
        <w:rPr>
          <w:sz w:val="22"/>
          <w:szCs w:val="22"/>
          <w:lang w:val="sr-Cyrl-BA"/>
        </w:rPr>
        <w:tab/>
        <w:t xml:space="preserve">Финансијски извјештаји за 2023. годину </w:t>
      </w:r>
      <w:r>
        <w:rPr>
          <w:sz w:val="22"/>
          <w:szCs w:val="22"/>
          <w:lang w:val="sr-Cyrl-BA"/>
        </w:rPr>
        <w:t xml:space="preserve"> урађен</w:t>
      </w:r>
      <w:r w:rsidR="003B32CF">
        <w:rPr>
          <w:sz w:val="22"/>
          <w:szCs w:val="22"/>
          <w:lang w:val="sr-Cyrl-BA"/>
        </w:rPr>
        <w:t xml:space="preserve">и су </w:t>
      </w:r>
      <w:r>
        <w:rPr>
          <w:sz w:val="22"/>
          <w:szCs w:val="22"/>
          <w:lang w:val="sr-Cyrl-BA"/>
        </w:rPr>
        <w:t xml:space="preserve"> на основу приједлога консултанта Т</w:t>
      </w:r>
      <w:r>
        <w:rPr>
          <w:sz w:val="22"/>
          <w:szCs w:val="22"/>
          <w:lang w:val="sr-Latn-BA"/>
        </w:rPr>
        <w:t xml:space="preserve">WC </w:t>
      </w:r>
      <w:r>
        <w:rPr>
          <w:sz w:val="22"/>
          <w:szCs w:val="22"/>
          <w:lang w:val="sr-Cyrl-BA"/>
        </w:rPr>
        <w:t>Бања Лука који је ангажован да утврди ефекте процјене имовине Друштва са стањем на дан 31.12.2023. годиине</w:t>
      </w:r>
      <w:r w:rsidR="003B32CF">
        <w:rPr>
          <w:sz w:val="22"/>
          <w:szCs w:val="22"/>
          <w:lang w:val="sr-Cyrl-BA"/>
        </w:rPr>
        <w:t xml:space="preserve">, а чији приједлог достављамо у прилогу материјала. </w:t>
      </w:r>
      <w:r w:rsidR="00DF2BC7">
        <w:rPr>
          <w:sz w:val="22"/>
          <w:szCs w:val="22"/>
          <w:lang w:val="sr-Cyrl-BA"/>
        </w:rPr>
        <w:t>Најзначајнији ефекат</w:t>
      </w:r>
      <w:r w:rsidR="003B32CF">
        <w:rPr>
          <w:sz w:val="22"/>
          <w:szCs w:val="22"/>
          <w:lang w:val="sr-Cyrl-BA"/>
        </w:rPr>
        <w:t xml:space="preserve"> приједлога консултанта огледа се у томе да је значајан дио имовине ванбилансно евидентиран из разлога што је процјенитељ утврдио да та имовина није својина Друштва, а што је утицало на раст акумулираног губитка изнад вриједности капитала</w:t>
      </w:r>
      <w:r w:rsidR="00DF2BC7">
        <w:rPr>
          <w:sz w:val="22"/>
          <w:szCs w:val="22"/>
          <w:lang w:val="sr-Cyrl-BA"/>
        </w:rPr>
        <w:t xml:space="preserve"> на дан извјештавања. Са овим чињеницама, актом број </w:t>
      </w:r>
      <w:r w:rsidR="00DF2BC7">
        <w:rPr>
          <w:sz w:val="22"/>
          <w:szCs w:val="22"/>
          <w:lang w:val="sr-Latn-BA"/>
        </w:rPr>
        <w:t xml:space="preserve">II-4.2 8310/24 </w:t>
      </w:r>
      <w:r w:rsidR="00DF2BC7">
        <w:rPr>
          <w:sz w:val="22"/>
          <w:szCs w:val="22"/>
          <w:lang w:val="sr-Cyrl-BA"/>
        </w:rPr>
        <w:t>од</w:t>
      </w:r>
      <w:r w:rsidR="00DF2BC7">
        <w:rPr>
          <w:sz w:val="22"/>
          <w:szCs w:val="22"/>
          <w:lang w:val="sr-Latn-BA"/>
        </w:rPr>
        <w:t xml:space="preserve"> 19.04.2024.</w:t>
      </w:r>
      <w:r w:rsidR="00DF2BC7">
        <w:rPr>
          <w:sz w:val="22"/>
          <w:szCs w:val="22"/>
          <w:lang w:val="sr-Cyrl-BA"/>
        </w:rPr>
        <w:t xml:space="preserve">године, упознато је ресорно министарство и Влада Републике Српске која је на бази тог акта донијела Закључак број </w:t>
      </w:r>
      <w:bookmarkStart w:id="1" w:name="_Hlk166568831"/>
      <w:r w:rsidR="00DF2BC7">
        <w:rPr>
          <w:sz w:val="22"/>
          <w:szCs w:val="22"/>
          <w:lang w:val="sr-Cyrl-BA"/>
        </w:rPr>
        <w:t xml:space="preserve">04/1-012-2-1378/24 </w:t>
      </w:r>
      <w:bookmarkEnd w:id="1"/>
      <w:r w:rsidR="00DF2BC7">
        <w:rPr>
          <w:sz w:val="22"/>
          <w:szCs w:val="22"/>
          <w:lang w:val="sr-Cyrl-BA"/>
        </w:rPr>
        <w:t>од 24.04.2024. године.</w:t>
      </w:r>
    </w:p>
    <w:p w14:paraId="11634C9E" w14:textId="7C966982" w:rsidR="00665511" w:rsidRPr="00665511" w:rsidRDefault="004C55E9" w:rsidP="007D585E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ab/>
      </w:r>
    </w:p>
    <w:p w14:paraId="6B6C74D4" w14:textId="77777777" w:rsidR="00665511" w:rsidRPr="00665511" w:rsidRDefault="00665511" w:rsidP="007D585E">
      <w:pPr>
        <w:jc w:val="both"/>
        <w:rPr>
          <w:sz w:val="22"/>
          <w:szCs w:val="22"/>
          <w:lang w:val="sr-Cyrl-BA"/>
        </w:rPr>
      </w:pPr>
    </w:p>
    <w:p w14:paraId="756AEFFB" w14:textId="30706B80" w:rsidR="00142EA2" w:rsidRDefault="00142EA2" w:rsidP="00142EA2">
      <w:pPr>
        <w:ind w:firstLine="720"/>
        <w:jc w:val="both"/>
        <w:rPr>
          <w:lang w:val="sr-Cyrl-BA"/>
        </w:rPr>
      </w:pPr>
      <w:r>
        <w:rPr>
          <w:lang w:val="sr-Cyrl-BA"/>
        </w:rPr>
        <w:t>С поштовањем.</w:t>
      </w:r>
    </w:p>
    <w:p w14:paraId="78127645" w14:textId="77777777" w:rsidR="00142EA2" w:rsidRDefault="00142EA2" w:rsidP="00142EA2">
      <w:pPr>
        <w:ind w:firstLine="720"/>
        <w:jc w:val="both"/>
        <w:rPr>
          <w:lang w:val="sr-Cyrl-BA"/>
        </w:rPr>
      </w:pPr>
    </w:p>
    <w:p w14:paraId="33349323" w14:textId="77777777" w:rsidR="00A35405" w:rsidRDefault="00A35405" w:rsidP="00A35405">
      <w:pPr>
        <w:jc w:val="both"/>
        <w:rPr>
          <w:bCs/>
          <w:i/>
          <w:sz w:val="22"/>
          <w:szCs w:val="22"/>
          <w:lang w:val="bs-Cyrl-BA"/>
        </w:rPr>
      </w:pPr>
    </w:p>
    <w:p w14:paraId="7AB5A5B4" w14:textId="77777777" w:rsidR="00A22120" w:rsidRPr="00A35405" w:rsidRDefault="00A22120" w:rsidP="00A35405">
      <w:pPr>
        <w:jc w:val="both"/>
        <w:rPr>
          <w:bCs/>
          <w:i/>
          <w:sz w:val="22"/>
          <w:szCs w:val="22"/>
          <w:lang w:val="bs-Cyrl-BA"/>
        </w:rPr>
      </w:pPr>
    </w:p>
    <w:p w14:paraId="19C049AA" w14:textId="452188BD" w:rsidR="00003DC7" w:rsidRDefault="004C55E9" w:rsidP="004C55E9">
      <w:pPr>
        <w:spacing w:after="120"/>
        <w:ind w:left="720" w:hanging="720"/>
        <w:jc w:val="both"/>
        <w:rPr>
          <w:bCs/>
          <w:i/>
          <w:iCs/>
          <w:sz w:val="20"/>
          <w:szCs w:val="20"/>
          <w:lang w:val="sr-Latn-BA"/>
        </w:rPr>
      </w:pPr>
      <w:r>
        <w:rPr>
          <w:bCs/>
          <w:i/>
          <w:iCs/>
          <w:sz w:val="20"/>
          <w:szCs w:val="20"/>
          <w:lang w:val="sr-Cyrl-CS"/>
        </w:rPr>
        <w:t>Прилог:</w:t>
      </w:r>
    </w:p>
    <w:p w14:paraId="0D63A6C9" w14:textId="78A52FF5" w:rsidR="00FC2777" w:rsidRPr="00FC2777" w:rsidRDefault="00FC2777" w:rsidP="004C55E9">
      <w:pPr>
        <w:spacing w:after="120"/>
        <w:ind w:left="720" w:hanging="720"/>
        <w:jc w:val="both"/>
        <w:rPr>
          <w:bCs/>
          <w:i/>
          <w:iCs/>
          <w:sz w:val="20"/>
          <w:szCs w:val="20"/>
          <w:lang w:val="sr-Cyrl-BA"/>
        </w:rPr>
      </w:pPr>
      <w:r>
        <w:rPr>
          <w:bCs/>
          <w:i/>
          <w:iCs/>
          <w:sz w:val="20"/>
          <w:szCs w:val="20"/>
          <w:lang w:val="sr-Latn-BA"/>
        </w:rPr>
        <w:t>-</w:t>
      </w:r>
      <w:r>
        <w:rPr>
          <w:bCs/>
          <w:i/>
          <w:iCs/>
          <w:sz w:val="20"/>
          <w:szCs w:val="20"/>
          <w:lang w:val="sr-Cyrl-BA"/>
        </w:rPr>
        <w:t>Сет финансијских извјештаја за 2023. годину са напоменама</w:t>
      </w:r>
    </w:p>
    <w:p w14:paraId="191064E1" w14:textId="7E93EC7E" w:rsidR="004C55E9" w:rsidRDefault="004C55E9" w:rsidP="004C55E9">
      <w:pPr>
        <w:spacing w:after="120"/>
        <w:ind w:left="720" w:hanging="720"/>
        <w:jc w:val="both"/>
        <w:rPr>
          <w:sz w:val="20"/>
          <w:szCs w:val="20"/>
          <w:lang w:val="sr-Cyrl-BA"/>
        </w:rPr>
      </w:pPr>
      <w:r>
        <w:rPr>
          <w:bCs/>
          <w:i/>
          <w:iCs/>
          <w:sz w:val="20"/>
          <w:szCs w:val="20"/>
          <w:lang w:val="sr-Cyrl-CS"/>
        </w:rPr>
        <w:t>-</w:t>
      </w:r>
      <w:r w:rsidRPr="004C55E9">
        <w:rPr>
          <w:bCs/>
          <w:sz w:val="20"/>
          <w:szCs w:val="20"/>
          <w:lang w:val="sr-Cyrl-CS"/>
        </w:rPr>
        <w:t xml:space="preserve">Закључак Управе број </w:t>
      </w:r>
      <w:r w:rsidRPr="004C55E9">
        <w:rPr>
          <w:sz w:val="20"/>
          <w:szCs w:val="20"/>
          <w:lang w:val="sr-Latn-BA"/>
        </w:rPr>
        <w:t xml:space="preserve">I-4.5126/24 </w:t>
      </w:r>
      <w:r w:rsidRPr="004C55E9">
        <w:rPr>
          <w:sz w:val="20"/>
          <w:szCs w:val="20"/>
          <w:lang w:val="sr-Cyrl-BA"/>
        </w:rPr>
        <w:t xml:space="preserve">од </w:t>
      </w:r>
      <w:r w:rsidRPr="004C55E9">
        <w:rPr>
          <w:sz w:val="20"/>
          <w:szCs w:val="20"/>
          <w:lang w:val="sr-Latn-BA"/>
        </w:rPr>
        <w:t>27.02.2024</w:t>
      </w:r>
      <w:r>
        <w:rPr>
          <w:sz w:val="20"/>
          <w:szCs w:val="20"/>
          <w:lang w:val="sr-Cyrl-BA"/>
        </w:rPr>
        <w:t>.г.</w:t>
      </w:r>
    </w:p>
    <w:p w14:paraId="5D50C8C5" w14:textId="0DEC41B3" w:rsidR="004C55E9" w:rsidRDefault="004C55E9" w:rsidP="004C55E9">
      <w:pPr>
        <w:spacing w:after="120"/>
        <w:ind w:left="720" w:hanging="720"/>
        <w:jc w:val="both"/>
        <w:rPr>
          <w:i/>
          <w:iCs/>
          <w:sz w:val="20"/>
          <w:szCs w:val="20"/>
          <w:lang w:val="sr-Cyrl-BA"/>
        </w:rPr>
      </w:pPr>
      <w:r>
        <w:rPr>
          <w:bCs/>
          <w:i/>
          <w:iCs/>
          <w:sz w:val="20"/>
          <w:szCs w:val="20"/>
          <w:lang w:val="sr-Cyrl-CS"/>
        </w:rPr>
        <w:t>-</w:t>
      </w:r>
      <w:r>
        <w:rPr>
          <w:bCs/>
          <w:i/>
          <w:iCs/>
          <w:sz w:val="20"/>
          <w:szCs w:val="20"/>
          <w:lang w:val="sr-Cyrl-BA"/>
        </w:rPr>
        <w:t xml:space="preserve"> Закључак Владе РС број </w:t>
      </w:r>
      <w:r w:rsidRPr="004C55E9">
        <w:rPr>
          <w:i/>
          <w:iCs/>
          <w:sz w:val="20"/>
          <w:szCs w:val="20"/>
          <w:lang w:val="sr-Cyrl-BA"/>
        </w:rPr>
        <w:t>04/1-012-2-1378/24 од 24.04.2024. г</w:t>
      </w:r>
      <w:r>
        <w:rPr>
          <w:i/>
          <w:iCs/>
          <w:sz w:val="20"/>
          <w:szCs w:val="20"/>
          <w:lang w:val="sr-Cyrl-BA"/>
        </w:rPr>
        <w:t>.</w:t>
      </w:r>
    </w:p>
    <w:p w14:paraId="332337C6" w14:textId="6FAA93FB" w:rsidR="004C55E9" w:rsidRPr="00A22120" w:rsidRDefault="004C55E9" w:rsidP="004C55E9">
      <w:pPr>
        <w:spacing w:after="120"/>
        <w:ind w:left="720" w:hanging="720"/>
        <w:jc w:val="both"/>
        <w:rPr>
          <w:i/>
          <w:iCs/>
          <w:sz w:val="20"/>
          <w:szCs w:val="20"/>
          <w:lang w:val="sr-Cyrl-BA"/>
        </w:rPr>
      </w:pPr>
      <w:r>
        <w:rPr>
          <w:i/>
          <w:iCs/>
          <w:sz w:val="20"/>
          <w:szCs w:val="20"/>
          <w:lang w:val="sr-Cyrl-BA"/>
        </w:rPr>
        <w:t xml:space="preserve">- </w:t>
      </w:r>
      <w:r w:rsidRPr="00A22120">
        <w:rPr>
          <w:bCs/>
          <w:i/>
          <w:iCs/>
          <w:sz w:val="20"/>
          <w:szCs w:val="20"/>
          <w:lang w:val="sr-Cyrl-CS"/>
        </w:rPr>
        <w:t xml:space="preserve">Закључак Управе број </w:t>
      </w:r>
      <w:r w:rsidR="00A22120" w:rsidRPr="00A22120">
        <w:rPr>
          <w:i/>
          <w:iCs/>
          <w:sz w:val="20"/>
          <w:szCs w:val="20"/>
          <w:lang w:val="sr-Latn-BA"/>
        </w:rPr>
        <w:t>I-4.</w:t>
      </w:r>
      <w:r w:rsidR="00A22120" w:rsidRPr="00A22120">
        <w:rPr>
          <w:i/>
          <w:iCs/>
          <w:sz w:val="20"/>
          <w:szCs w:val="20"/>
          <w:lang w:val="sr-Cyrl-BA"/>
        </w:rPr>
        <w:t>8851-1 од 29.04.2024. г.</w:t>
      </w:r>
    </w:p>
    <w:p w14:paraId="45BA58E3" w14:textId="3B434883" w:rsidR="00A22120" w:rsidRDefault="00A22120" w:rsidP="004C55E9">
      <w:pPr>
        <w:spacing w:after="120"/>
        <w:ind w:left="720" w:hanging="720"/>
        <w:jc w:val="both"/>
        <w:rPr>
          <w:i/>
          <w:iCs/>
          <w:sz w:val="20"/>
          <w:szCs w:val="20"/>
          <w:lang w:val="sr-Cyrl-BA"/>
        </w:rPr>
      </w:pPr>
      <w:r>
        <w:rPr>
          <w:bCs/>
          <w:i/>
          <w:iCs/>
          <w:sz w:val="20"/>
          <w:szCs w:val="20"/>
          <w:lang w:val="sr-Cyrl-BA"/>
        </w:rPr>
        <w:t xml:space="preserve">- </w:t>
      </w:r>
      <w:r w:rsidRPr="00A22120">
        <w:rPr>
          <w:i/>
          <w:iCs/>
          <w:sz w:val="20"/>
          <w:szCs w:val="20"/>
          <w:lang w:val="sr-Cyrl-BA"/>
        </w:rPr>
        <w:t>Закључкак Надзорног одбора</w:t>
      </w:r>
      <w:r w:rsidRPr="00A22120">
        <w:rPr>
          <w:sz w:val="22"/>
          <w:szCs w:val="22"/>
          <w:lang w:val="sr-Cyrl-BA"/>
        </w:rPr>
        <w:t xml:space="preserve"> </w:t>
      </w:r>
      <w:r w:rsidRPr="00A22120">
        <w:rPr>
          <w:i/>
          <w:iCs/>
          <w:sz w:val="20"/>
          <w:szCs w:val="20"/>
          <w:lang w:val="sr-Cyrl-BA"/>
        </w:rPr>
        <w:t>број</w:t>
      </w:r>
      <w:r w:rsidRPr="00A22120">
        <w:rPr>
          <w:i/>
          <w:iCs/>
          <w:sz w:val="20"/>
          <w:szCs w:val="20"/>
          <w:lang w:val="sr-Latn-BA"/>
        </w:rPr>
        <w:t xml:space="preserve"> I-</w:t>
      </w:r>
      <w:r w:rsidRPr="00A22120">
        <w:rPr>
          <w:i/>
          <w:iCs/>
          <w:sz w:val="20"/>
          <w:szCs w:val="20"/>
          <w:lang w:val="sr-Cyrl-BA"/>
        </w:rPr>
        <w:t>2.8851-3/24  од 30.04.2024. г</w:t>
      </w:r>
      <w:r>
        <w:rPr>
          <w:i/>
          <w:iCs/>
          <w:sz w:val="20"/>
          <w:szCs w:val="20"/>
          <w:lang w:val="sr-Cyrl-BA"/>
        </w:rPr>
        <w:t>.</w:t>
      </w:r>
    </w:p>
    <w:p w14:paraId="35D3D15D" w14:textId="53F1C16E" w:rsidR="00A22120" w:rsidRPr="00A22120" w:rsidRDefault="00A22120" w:rsidP="004C55E9">
      <w:pPr>
        <w:spacing w:after="120"/>
        <w:ind w:left="720" w:hanging="720"/>
        <w:jc w:val="both"/>
        <w:rPr>
          <w:bCs/>
          <w:i/>
          <w:iCs/>
          <w:sz w:val="20"/>
          <w:szCs w:val="20"/>
          <w:lang w:val="sr-Cyrl-BA"/>
        </w:rPr>
      </w:pPr>
      <w:r>
        <w:rPr>
          <w:i/>
          <w:iCs/>
          <w:sz w:val="20"/>
          <w:szCs w:val="20"/>
          <w:lang w:val="sr-Cyrl-BA"/>
        </w:rPr>
        <w:t xml:space="preserve">- Приједлог књижења консултанта </w:t>
      </w:r>
      <w:r w:rsidRPr="00A22120">
        <w:rPr>
          <w:i/>
          <w:iCs/>
          <w:sz w:val="20"/>
          <w:szCs w:val="20"/>
          <w:lang w:val="sr-Cyrl-BA"/>
        </w:rPr>
        <w:t>Т</w:t>
      </w:r>
      <w:r w:rsidRPr="00A22120">
        <w:rPr>
          <w:i/>
          <w:iCs/>
          <w:sz w:val="20"/>
          <w:szCs w:val="20"/>
          <w:lang w:val="sr-Latn-BA"/>
        </w:rPr>
        <w:t xml:space="preserve">WC </w:t>
      </w:r>
      <w:r w:rsidRPr="00A22120">
        <w:rPr>
          <w:i/>
          <w:iCs/>
          <w:sz w:val="20"/>
          <w:szCs w:val="20"/>
          <w:lang w:val="sr-Cyrl-BA"/>
        </w:rPr>
        <w:t>Бања Лука број 9351/24 од</w:t>
      </w:r>
      <w:r>
        <w:rPr>
          <w:i/>
          <w:iCs/>
          <w:sz w:val="20"/>
          <w:szCs w:val="20"/>
          <w:lang w:val="sr-Cyrl-BA"/>
        </w:rPr>
        <w:t>13.05.2024.г.</w:t>
      </w:r>
    </w:p>
    <w:p w14:paraId="08AEA104" w14:textId="389A04EF" w:rsidR="003D0C0C" w:rsidRDefault="003E285D" w:rsidP="005F310B">
      <w:pPr>
        <w:spacing w:after="120"/>
        <w:ind w:firstLine="720"/>
        <w:jc w:val="both"/>
        <w:rPr>
          <w:bCs/>
          <w:i/>
          <w:iCs/>
          <w:sz w:val="22"/>
          <w:szCs w:val="22"/>
          <w:lang w:val="sr-Cyrl-CS"/>
        </w:rPr>
      </w:pPr>
      <w:r w:rsidRPr="0086680D">
        <w:rPr>
          <w:bCs/>
          <w:i/>
          <w:iCs/>
          <w:sz w:val="22"/>
          <w:szCs w:val="22"/>
          <w:lang w:val="sr-Cyrl-CS"/>
        </w:rPr>
        <w:t xml:space="preserve">           </w:t>
      </w:r>
      <w:r w:rsidR="00F26F38" w:rsidRPr="0086680D">
        <w:rPr>
          <w:bCs/>
          <w:i/>
          <w:iCs/>
          <w:sz w:val="22"/>
          <w:szCs w:val="22"/>
          <w:lang w:val="sr-Cyrl-CS"/>
        </w:rPr>
        <w:t xml:space="preserve">         </w:t>
      </w:r>
    </w:p>
    <w:p w14:paraId="77592C2A" w14:textId="77777777" w:rsidR="00A22120" w:rsidRPr="0086680D" w:rsidRDefault="00A22120" w:rsidP="005F310B">
      <w:pPr>
        <w:spacing w:after="120"/>
        <w:ind w:firstLine="720"/>
        <w:jc w:val="both"/>
        <w:rPr>
          <w:bCs/>
          <w:i/>
          <w:iCs/>
          <w:sz w:val="22"/>
          <w:szCs w:val="22"/>
          <w:lang w:val="sr-Cyrl-CS"/>
        </w:rPr>
      </w:pPr>
    </w:p>
    <w:p w14:paraId="28515F9F" w14:textId="2EE949F9" w:rsidR="003D0C0C" w:rsidRPr="0086680D" w:rsidRDefault="003D0C0C" w:rsidP="00665511">
      <w:pPr>
        <w:ind w:left="4320" w:firstLine="720"/>
        <w:jc w:val="both"/>
        <w:rPr>
          <w:sz w:val="22"/>
          <w:szCs w:val="22"/>
        </w:rPr>
      </w:pPr>
      <w:r w:rsidRPr="0086680D">
        <w:rPr>
          <w:sz w:val="22"/>
          <w:szCs w:val="22"/>
        </w:rPr>
        <w:t xml:space="preserve">ПОМОЋНИК ГЕНЕРАЛНОГ ДИРЕКТОРА </w:t>
      </w:r>
      <w:r w:rsidRPr="0086680D">
        <w:rPr>
          <w:sz w:val="22"/>
          <w:szCs w:val="22"/>
          <w:lang w:val="sr-Cyrl-RS"/>
        </w:rPr>
        <w:t xml:space="preserve">             </w:t>
      </w:r>
    </w:p>
    <w:p w14:paraId="7BFE9A70" w14:textId="7CA554B8" w:rsidR="003D0C0C" w:rsidRPr="0086680D" w:rsidRDefault="003D0C0C" w:rsidP="003D0C0C">
      <w:pPr>
        <w:jc w:val="both"/>
        <w:rPr>
          <w:sz w:val="22"/>
          <w:szCs w:val="22"/>
          <w:lang w:val="sr-Cyrl-RS"/>
        </w:rPr>
      </w:pPr>
      <w:r w:rsidRPr="0086680D">
        <w:rPr>
          <w:sz w:val="22"/>
          <w:szCs w:val="22"/>
          <w:lang w:val="sr-Cyrl-RS"/>
        </w:rPr>
        <w:t xml:space="preserve">         </w:t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Pr="0086680D">
        <w:rPr>
          <w:sz w:val="22"/>
          <w:szCs w:val="22"/>
          <w:lang w:val="sr-Cyrl-RS"/>
        </w:rPr>
        <w:t xml:space="preserve"> </w:t>
      </w:r>
      <w:r w:rsidRPr="0086680D">
        <w:rPr>
          <w:sz w:val="22"/>
          <w:szCs w:val="22"/>
        </w:rPr>
        <w:t>ЗА ЕКОНОМСКЕ ПОСЛОВЕ</w:t>
      </w:r>
      <w:r w:rsidRPr="0086680D">
        <w:rPr>
          <w:sz w:val="22"/>
          <w:szCs w:val="22"/>
          <w:lang w:val="sr-Cyrl-RS"/>
        </w:rPr>
        <w:t xml:space="preserve">                                            </w:t>
      </w:r>
    </w:p>
    <w:p w14:paraId="54CE30AD" w14:textId="77777777" w:rsidR="003D0C0C" w:rsidRPr="0086680D" w:rsidRDefault="003D0C0C" w:rsidP="003D0C0C">
      <w:pPr>
        <w:jc w:val="both"/>
        <w:rPr>
          <w:sz w:val="22"/>
          <w:szCs w:val="22"/>
        </w:rPr>
      </w:pPr>
    </w:p>
    <w:p w14:paraId="052E357E" w14:textId="1499B9E7" w:rsidR="003D0C0C" w:rsidRPr="00665511" w:rsidRDefault="00665511" w:rsidP="003D0C0C">
      <w:pPr>
        <w:tabs>
          <w:tab w:val="left" w:pos="5535"/>
        </w:tabs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ab/>
      </w:r>
      <w:r>
        <w:rPr>
          <w:sz w:val="22"/>
          <w:szCs w:val="22"/>
          <w:lang w:val="sr-Cyrl-BA"/>
        </w:rPr>
        <w:tab/>
      </w:r>
      <w:r w:rsidR="003D0C0C" w:rsidRPr="0086680D">
        <w:rPr>
          <w:sz w:val="22"/>
          <w:szCs w:val="22"/>
        </w:rPr>
        <w:t>_____________________________</w:t>
      </w:r>
    </w:p>
    <w:p w14:paraId="58C6D1AD" w14:textId="3726638A" w:rsidR="003D0C0C" w:rsidRPr="00665511" w:rsidRDefault="003D0C0C" w:rsidP="003D0C0C">
      <w:pPr>
        <w:jc w:val="both"/>
        <w:rPr>
          <w:sz w:val="22"/>
          <w:szCs w:val="22"/>
          <w:lang w:val="sr-Cyrl-BA"/>
        </w:rPr>
      </w:pPr>
      <w:r w:rsidRPr="0086680D">
        <w:rPr>
          <w:sz w:val="22"/>
          <w:szCs w:val="22"/>
          <w:lang w:val="sr-Cyrl-BA"/>
        </w:rPr>
        <w:t xml:space="preserve">    </w:t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="00665511">
        <w:rPr>
          <w:sz w:val="22"/>
          <w:szCs w:val="22"/>
          <w:lang w:val="sr-Cyrl-BA"/>
        </w:rPr>
        <w:tab/>
      </w:r>
      <w:r w:rsidRPr="0086680D">
        <w:rPr>
          <w:sz w:val="22"/>
          <w:szCs w:val="22"/>
          <w:lang w:val="sr-Cyrl-BA"/>
        </w:rPr>
        <w:t>Слободан Кауриновић</w:t>
      </w:r>
      <w:r w:rsidRPr="0086680D">
        <w:rPr>
          <w:sz w:val="22"/>
          <w:szCs w:val="22"/>
        </w:rPr>
        <w:t xml:space="preserve">, дипл.ек. </w:t>
      </w:r>
      <w:r w:rsidRPr="0086680D">
        <w:rPr>
          <w:sz w:val="22"/>
          <w:szCs w:val="22"/>
          <w:lang w:val="sr-Cyrl-RS"/>
        </w:rPr>
        <w:t xml:space="preserve">                                           </w:t>
      </w:r>
    </w:p>
    <w:p w14:paraId="1384B0EE" w14:textId="59BCD702" w:rsidR="00801F3A" w:rsidRPr="005F310B" w:rsidRDefault="003D0C0C" w:rsidP="00404697">
      <w:pPr>
        <w:jc w:val="both"/>
        <w:rPr>
          <w:sz w:val="22"/>
          <w:szCs w:val="22"/>
        </w:rPr>
      </w:pPr>
      <w:r w:rsidRPr="0086680D">
        <w:rPr>
          <w:sz w:val="22"/>
          <w:szCs w:val="22"/>
          <w:lang w:val="sr-Cyrl-R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A30F1F" w14:textId="4EC6028B" w:rsidR="00140C07" w:rsidRPr="00242241" w:rsidRDefault="00842CE1" w:rsidP="00404697">
      <w:pPr>
        <w:jc w:val="both"/>
        <w:rPr>
          <w:i/>
          <w:sz w:val="18"/>
          <w:szCs w:val="18"/>
          <w:lang w:val="sr-Latn-BA"/>
        </w:rPr>
      </w:pPr>
      <w:r w:rsidRPr="00242241">
        <w:rPr>
          <w:i/>
          <w:sz w:val="18"/>
          <w:szCs w:val="18"/>
          <w:lang w:val="bs-Cyrl-BA"/>
        </w:rPr>
        <w:t>Достављено</w:t>
      </w:r>
      <w:r w:rsidR="00774238" w:rsidRPr="00242241">
        <w:rPr>
          <w:i/>
          <w:sz w:val="18"/>
          <w:szCs w:val="18"/>
          <w:lang w:val="bs-Cyrl-BA"/>
        </w:rPr>
        <w:t>:</w:t>
      </w:r>
    </w:p>
    <w:p w14:paraId="196DAFA5" w14:textId="7A43742F" w:rsidR="00665511" w:rsidRPr="00766A56" w:rsidRDefault="00F72163" w:rsidP="00766A56">
      <w:pPr>
        <w:numPr>
          <w:ilvl w:val="0"/>
          <w:numId w:val="3"/>
        </w:numPr>
        <w:rPr>
          <w:i/>
          <w:sz w:val="18"/>
          <w:szCs w:val="18"/>
          <w:lang w:val="bs-Cyrl-BA"/>
        </w:rPr>
      </w:pPr>
      <w:r w:rsidRPr="00242241">
        <w:rPr>
          <w:i/>
          <w:sz w:val="18"/>
          <w:szCs w:val="18"/>
        </w:rPr>
        <w:t>Н</w:t>
      </w:r>
      <w:r w:rsidR="00842CE1" w:rsidRPr="00242241">
        <w:rPr>
          <w:i/>
          <w:sz w:val="18"/>
          <w:szCs w:val="18"/>
          <w:lang w:val="sr-Cyrl-BA"/>
        </w:rPr>
        <w:t>аслову</w:t>
      </w:r>
    </w:p>
    <w:p w14:paraId="7D84A86A" w14:textId="77777777" w:rsidR="00E00808" w:rsidRPr="00311127" w:rsidRDefault="00842CE1" w:rsidP="00865690">
      <w:pPr>
        <w:numPr>
          <w:ilvl w:val="0"/>
          <w:numId w:val="3"/>
        </w:numPr>
        <w:rPr>
          <w:sz w:val="20"/>
          <w:szCs w:val="20"/>
        </w:rPr>
      </w:pPr>
      <w:r w:rsidRPr="00242241">
        <w:rPr>
          <w:i/>
          <w:sz w:val="18"/>
          <w:szCs w:val="18"/>
          <w:lang w:val="bs-Cyrl-BA"/>
        </w:rPr>
        <w:lastRenderedPageBreak/>
        <w:t>а</w:t>
      </w:r>
      <w:r w:rsidR="009D6353" w:rsidRPr="00242241">
        <w:rPr>
          <w:i/>
          <w:sz w:val="18"/>
          <w:szCs w:val="18"/>
          <w:lang w:val="bs-Cyrl-BA"/>
        </w:rPr>
        <w:t>/</w:t>
      </w:r>
      <w:r w:rsidRPr="00242241">
        <w:rPr>
          <w:i/>
          <w:sz w:val="18"/>
          <w:szCs w:val="18"/>
          <w:lang w:val="bs-Cyrl-BA"/>
        </w:rPr>
        <w:t>а</w:t>
      </w:r>
      <w:r w:rsidR="00140C07" w:rsidRPr="00311127">
        <w:rPr>
          <w:sz w:val="20"/>
          <w:szCs w:val="20"/>
          <w:lang w:val="bs-Cyrl-BA"/>
        </w:rPr>
        <w:t xml:space="preserve"> </w:t>
      </w:r>
      <w:r w:rsidR="00774238" w:rsidRPr="00311127">
        <w:rPr>
          <w:sz w:val="20"/>
          <w:szCs w:val="20"/>
          <w:lang w:val="bs-Cyrl-BA"/>
        </w:rPr>
        <w:t xml:space="preserve"> </w:t>
      </w:r>
    </w:p>
    <w:sectPr w:rsidR="00E00808" w:rsidRPr="00311127" w:rsidSect="007D230B">
      <w:type w:val="continuous"/>
      <w:pgSz w:w="11907" w:h="16840" w:code="9"/>
      <w:pgMar w:top="1134" w:right="1134" w:bottom="900" w:left="1418" w:header="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A41D9" w14:textId="77777777" w:rsidR="00246F8E" w:rsidRDefault="00246F8E">
      <w:r>
        <w:separator/>
      </w:r>
    </w:p>
  </w:endnote>
  <w:endnote w:type="continuationSeparator" w:id="0">
    <w:p w14:paraId="52B50EC5" w14:textId="77777777" w:rsidR="00246F8E" w:rsidRDefault="00246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4A3A7" w14:textId="77777777" w:rsidR="00246F8E" w:rsidRDefault="00246F8E">
      <w:r>
        <w:separator/>
      </w:r>
    </w:p>
  </w:footnote>
  <w:footnote w:type="continuationSeparator" w:id="0">
    <w:p w14:paraId="73221C30" w14:textId="77777777" w:rsidR="00246F8E" w:rsidRDefault="00246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982E65"/>
    <w:multiLevelType w:val="hybridMultilevel"/>
    <w:tmpl w:val="1542FAB0"/>
    <w:lvl w:ilvl="0" w:tplc="8684F9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F16BDC"/>
    <w:multiLevelType w:val="hybridMultilevel"/>
    <w:tmpl w:val="69EAC3B6"/>
    <w:lvl w:ilvl="0" w:tplc="E5964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186505">
    <w:abstractNumId w:val="1"/>
  </w:num>
  <w:num w:numId="2" w16cid:durableId="219638666">
    <w:abstractNumId w:val="0"/>
  </w:num>
  <w:num w:numId="3" w16cid:durableId="2040886191">
    <w:abstractNumId w:val="2"/>
  </w:num>
  <w:num w:numId="4" w16cid:durableId="1784618162">
    <w:abstractNumId w:val="3"/>
  </w:num>
  <w:num w:numId="5" w16cid:durableId="2044986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353"/>
    <w:rsid w:val="00003DC7"/>
    <w:rsid w:val="00010E3B"/>
    <w:rsid w:val="00020D13"/>
    <w:rsid w:val="00031AC5"/>
    <w:rsid w:val="0004559B"/>
    <w:rsid w:val="000511CF"/>
    <w:rsid w:val="00051CD6"/>
    <w:rsid w:val="000628D9"/>
    <w:rsid w:val="0006305E"/>
    <w:rsid w:val="000711E1"/>
    <w:rsid w:val="00085B3B"/>
    <w:rsid w:val="000916D2"/>
    <w:rsid w:val="00095F2B"/>
    <w:rsid w:val="000A07D4"/>
    <w:rsid w:val="000B3C30"/>
    <w:rsid w:val="000C12EC"/>
    <w:rsid w:val="000C13E7"/>
    <w:rsid w:val="000C44A9"/>
    <w:rsid w:val="000D577C"/>
    <w:rsid w:val="000E4418"/>
    <w:rsid w:val="000E543D"/>
    <w:rsid w:val="000E739F"/>
    <w:rsid w:val="000F3813"/>
    <w:rsid w:val="000F3C77"/>
    <w:rsid w:val="000F60EC"/>
    <w:rsid w:val="001006D3"/>
    <w:rsid w:val="00115FFD"/>
    <w:rsid w:val="001165FD"/>
    <w:rsid w:val="001226EB"/>
    <w:rsid w:val="00122E46"/>
    <w:rsid w:val="00123946"/>
    <w:rsid w:val="001240DD"/>
    <w:rsid w:val="0014041C"/>
    <w:rsid w:val="00140C07"/>
    <w:rsid w:val="00142EA2"/>
    <w:rsid w:val="00143A97"/>
    <w:rsid w:val="001612FB"/>
    <w:rsid w:val="001628D6"/>
    <w:rsid w:val="001648FC"/>
    <w:rsid w:val="001730B3"/>
    <w:rsid w:val="001768A7"/>
    <w:rsid w:val="00184CC4"/>
    <w:rsid w:val="00190D86"/>
    <w:rsid w:val="001B04E1"/>
    <w:rsid w:val="001C4300"/>
    <w:rsid w:val="001D034A"/>
    <w:rsid w:val="001D2A77"/>
    <w:rsid w:val="001D2D61"/>
    <w:rsid w:val="001D6114"/>
    <w:rsid w:val="001D78A8"/>
    <w:rsid w:val="001E06FE"/>
    <w:rsid w:val="001E0DAC"/>
    <w:rsid w:val="001E282D"/>
    <w:rsid w:val="001F1738"/>
    <w:rsid w:val="001F4FF5"/>
    <w:rsid w:val="001F596A"/>
    <w:rsid w:val="00200842"/>
    <w:rsid w:val="00203F32"/>
    <w:rsid w:val="00206F87"/>
    <w:rsid w:val="00210B0C"/>
    <w:rsid w:val="00213870"/>
    <w:rsid w:val="00214D37"/>
    <w:rsid w:val="00215322"/>
    <w:rsid w:val="002177C6"/>
    <w:rsid w:val="00221D34"/>
    <w:rsid w:val="00231844"/>
    <w:rsid w:val="0023281A"/>
    <w:rsid w:val="002361E0"/>
    <w:rsid w:val="00236D21"/>
    <w:rsid w:val="00242241"/>
    <w:rsid w:val="00246F8E"/>
    <w:rsid w:val="00250EC8"/>
    <w:rsid w:val="0025171D"/>
    <w:rsid w:val="00251BF7"/>
    <w:rsid w:val="00256015"/>
    <w:rsid w:val="00263728"/>
    <w:rsid w:val="00264E3F"/>
    <w:rsid w:val="00277661"/>
    <w:rsid w:val="00281F40"/>
    <w:rsid w:val="002832F3"/>
    <w:rsid w:val="0028378A"/>
    <w:rsid w:val="00285613"/>
    <w:rsid w:val="00292756"/>
    <w:rsid w:val="002A06CD"/>
    <w:rsid w:val="002A120C"/>
    <w:rsid w:val="002A1B98"/>
    <w:rsid w:val="002A3159"/>
    <w:rsid w:val="002A6C04"/>
    <w:rsid w:val="002E4082"/>
    <w:rsid w:val="002F2EF1"/>
    <w:rsid w:val="002F6701"/>
    <w:rsid w:val="003046DC"/>
    <w:rsid w:val="00311127"/>
    <w:rsid w:val="003206F9"/>
    <w:rsid w:val="00321EA7"/>
    <w:rsid w:val="00324305"/>
    <w:rsid w:val="003270C4"/>
    <w:rsid w:val="0033761B"/>
    <w:rsid w:val="003402DF"/>
    <w:rsid w:val="00341F27"/>
    <w:rsid w:val="003422C6"/>
    <w:rsid w:val="00342EDD"/>
    <w:rsid w:val="003509A3"/>
    <w:rsid w:val="00353203"/>
    <w:rsid w:val="00353DB8"/>
    <w:rsid w:val="0035458D"/>
    <w:rsid w:val="00355670"/>
    <w:rsid w:val="003562DB"/>
    <w:rsid w:val="00360352"/>
    <w:rsid w:val="00360538"/>
    <w:rsid w:val="00370E2E"/>
    <w:rsid w:val="00373E75"/>
    <w:rsid w:val="00393CB9"/>
    <w:rsid w:val="003A1375"/>
    <w:rsid w:val="003A1F05"/>
    <w:rsid w:val="003A287F"/>
    <w:rsid w:val="003B2B9A"/>
    <w:rsid w:val="003B32CF"/>
    <w:rsid w:val="003C5346"/>
    <w:rsid w:val="003C5529"/>
    <w:rsid w:val="003C7BDE"/>
    <w:rsid w:val="003C7C7C"/>
    <w:rsid w:val="003D0B66"/>
    <w:rsid w:val="003D0C0C"/>
    <w:rsid w:val="003D71B6"/>
    <w:rsid w:val="003E10DE"/>
    <w:rsid w:val="003E285D"/>
    <w:rsid w:val="003F049E"/>
    <w:rsid w:val="003F0910"/>
    <w:rsid w:val="003F12CC"/>
    <w:rsid w:val="003F411C"/>
    <w:rsid w:val="003F4318"/>
    <w:rsid w:val="00402E22"/>
    <w:rsid w:val="00404697"/>
    <w:rsid w:val="00406409"/>
    <w:rsid w:val="00413302"/>
    <w:rsid w:val="00420548"/>
    <w:rsid w:val="0042123B"/>
    <w:rsid w:val="00422544"/>
    <w:rsid w:val="004505C7"/>
    <w:rsid w:val="00451DFA"/>
    <w:rsid w:val="004523BF"/>
    <w:rsid w:val="004548F6"/>
    <w:rsid w:val="00467ED5"/>
    <w:rsid w:val="0048429D"/>
    <w:rsid w:val="00484D26"/>
    <w:rsid w:val="00486663"/>
    <w:rsid w:val="00487EF6"/>
    <w:rsid w:val="004959E8"/>
    <w:rsid w:val="00497DD8"/>
    <w:rsid w:val="004A5585"/>
    <w:rsid w:val="004A7576"/>
    <w:rsid w:val="004B0953"/>
    <w:rsid w:val="004B2E9C"/>
    <w:rsid w:val="004B6265"/>
    <w:rsid w:val="004B77A6"/>
    <w:rsid w:val="004C0092"/>
    <w:rsid w:val="004C0CE2"/>
    <w:rsid w:val="004C55E9"/>
    <w:rsid w:val="004C714A"/>
    <w:rsid w:val="004D0B61"/>
    <w:rsid w:val="004D48C8"/>
    <w:rsid w:val="004E6BCF"/>
    <w:rsid w:val="004E6EE4"/>
    <w:rsid w:val="004F1C4D"/>
    <w:rsid w:val="004F740F"/>
    <w:rsid w:val="00502F99"/>
    <w:rsid w:val="005121A3"/>
    <w:rsid w:val="00513BDE"/>
    <w:rsid w:val="0051465C"/>
    <w:rsid w:val="00517AAC"/>
    <w:rsid w:val="00517C16"/>
    <w:rsid w:val="00522C3A"/>
    <w:rsid w:val="005247DE"/>
    <w:rsid w:val="00531159"/>
    <w:rsid w:val="00537C18"/>
    <w:rsid w:val="00537DA2"/>
    <w:rsid w:val="0055521D"/>
    <w:rsid w:val="00555C29"/>
    <w:rsid w:val="0055783C"/>
    <w:rsid w:val="00561B14"/>
    <w:rsid w:val="00563897"/>
    <w:rsid w:val="00564741"/>
    <w:rsid w:val="0056719C"/>
    <w:rsid w:val="005717FB"/>
    <w:rsid w:val="00577CE6"/>
    <w:rsid w:val="00580C4B"/>
    <w:rsid w:val="00582AB6"/>
    <w:rsid w:val="00591F71"/>
    <w:rsid w:val="00593CA0"/>
    <w:rsid w:val="005A3C2C"/>
    <w:rsid w:val="005A4AB3"/>
    <w:rsid w:val="005B6E30"/>
    <w:rsid w:val="005C290A"/>
    <w:rsid w:val="005C3F3E"/>
    <w:rsid w:val="005C4BD9"/>
    <w:rsid w:val="005D286B"/>
    <w:rsid w:val="005E14A3"/>
    <w:rsid w:val="005E3397"/>
    <w:rsid w:val="005E5D23"/>
    <w:rsid w:val="005F207A"/>
    <w:rsid w:val="005F310B"/>
    <w:rsid w:val="0060038B"/>
    <w:rsid w:val="00602ACE"/>
    <w:rsid w:val="006105A7"/>
    <w:rsid w:val="00612329"/>
    <w:rsid w:val="00616AD0"/>
    <w:rsid w:val="00617A85"/>
    <w:rsid w:val="006317EE"/>
    <w:rsid w:val="00635210"/>
    <w:rsid w:val="00635498"/>
    <w:rsid w:val="0063672D"/>
    <w:rsid w:val="00644AA7"/>
    <w:rsid w:val="006514C1"/>
    <w:rsid w:val="00665511"/>
    <w:rsid w:val="0066593C"/>
    <w:rsid w:val="00673044"/>
    <w:rsid w:val="00674608"/>
    <w:rsid w:val="00680C0B"/>
    <w:rsid w:val="006844D0"/>
    <w:rsid w:val="00686F6B"/>
    <w:rsid w:val="00687418"/>
    <w:rsid w:val="00691118"/>
    <w:rsid w:val="00692A7A"/>
    <w:rsid w:val="006A3271"/>
    <w:rsid w:val="006A49A5"/>
    <w:rsid w:val="006A7CA3"/>
    <w:rsid w:val="006B05E8"/>
    <w:rsid w:val="006B6EF3"/>
    <w:rsid w:val="006C192A"/>
    <w:rsid w:val="006F3403"/>
    <w:rsid w:val="006F369C"/>
    <w:rsid w:val="006F5CE5"/>
    <w:rsid w:val="006F7863"/>
    <w:rsid w:val="006F7F5A"/>
    <w:rsid w:val="007120CA"/>
    <w:rsid w:val="00712FBC"/>
    <w:rsid w:val="007156D3"/>
    <w:rsid w:val="0072255A"/>
    <w:rsid w:val="00725D71"/>
    <w:rsid w:val="00732B2A"/>
    <w:rsid w:val="00737830"/>
    <w:rsid w:val="00750752"/>
    <w:rsid w:val="007615B4"/>
    <w:rsid w:val="00766554"/>
    <w:rsid w:val="00766A56"/>
    <w:rsid w:val="00767B04"/>
    <w:rsid w:val="00774238"/>
    <w:rsid w:val="00780978"/>
    <w:rsid w:val="0078306A"/>
    <w:rsid w:val="0079410D"/>
    <w:rsid w:val="007A16A2"/>
    <w:rsid w:val="007A16BA"/>
    <w:rsid w:val="007A2F50"/>
    <w:rsid w:val="007A379A"/>
    <w:rsid w:val="007A5522"/>
    <w:rsid w:val="007A695F"/>
    <w:rsid w:val="007A6F4D"/>
    <w:rsid w:val="007B117D"/>
    <w:rsid w:val="007B282B"/>
    <w:rsid w:val="007B2DDA"/>
    <w:rsid w:val="007B5118"/>
    <w:rsid w:val="007B7B4C"/>
    <w:rsid w:val="007C5F11"/>
    <w:rsid w:val="007C79B9"/>
    <w:rsid w:val="007C7CF3"/>
    <w:rsid w:val="007D230B"/>
    <w:rsid w:val="007D3614"/>
    <w:rsid w:val="007D36E4"/>
    <w:rsid w:val="007D4C63"/>
    <w:rsid w:val="007D585E"/>
    <w:rsid w:val="007E0C03"/>
    <w:rsid w:val="007F25D9"/>
    <w:rsid w:val="00801F3A"/>
    <w:rsid w:val="00802ADE"/>
    <w:rsid w:val="00804145"/>
    <w:rsid w:val="00817ADB"/>
    <w:rsid w:val="00821216"/>
    <w:rsid w:val="00840780"/>
    <w:rsid w:val="00841EE4"/>
    <w:rsid w:val="00842CE1"/>
    <w:rsid w:val="00845D13"/>
    <w:rsid w:val="0084683D"/>
    <w:rsid w:val="00850C5F"/>
    <w:rsid w:val="00851A07"/>
    <w:rsid w:val="00856C72"/>
    <w:rsid w:val="00860373"/>
    <w:rsid w:val="00863A35"/>
    <w:rsid w:val="00865690"/>
    <w:rsid w:val="0086680D"/>
    <w:rsid w:val="00866B0F"/>
    <w:rsid w:val="00871D05"/>
    <w:rsid w:val="00875644"/>
    <w:rsid w:val="00880656"/>
    <w:rsid w:val="008869EB"/>
    <w:rsid w:val="00887F59"/>
    <w:rsid w:val="008A0546"/>
    <w:rsid w:val="008B1DA5"/>
    <w:rsid w:val="008B2EA1"/>
    <w:rsid w:val="008B3F5D"/>
    <w:rsid w:val="008B4A0F"/>
    <w:rsid w:val="008B4E29"/>
    <w:rsid w:val="008B5674"/>
    <w:rsid w:val="008C3D91"/>
    <w:rsid w:val="008C608D"/>
    <w:rsid w:val="008C659A"/>
    <w:rsid w:val="008C6A84"/>
    <w:rsid w:val="008C70AB"/>
    <w:rsid w:val="008D5007"/>
    <w:rsid w:val="008E57F8"/>
    <w:rsid w:val="008F2E2C"/>
    <w:rsid w:val="00901EF9"/>
    <w:rsid w:val="0090294C"/>
    <w:rsid w:val="009031F8"/>
    <w:rsid w:val="00915403"/>
    <w:rsid w:val="00920610"/>
    <w:rsid w:val="00943188"/>
    <w:rsid w:val="00944FD4"/>
    <w:rsid w:val="00946E21"/>
    <w:rsid w:val="00947B33"/>
    <w:rsid w:val="00951833"/>
    <w:rsid w:val="00960AD7"/>
    <w:rsid w:val="00960B13"/>
    <w:rsid w:val="00961C91"/>
    <w:rsid w:val="00961F3C"/>
    <w:rsid w:val="0096367A"/>
    <w:rsid w:val="009650DB"/>
    <w:rsid w:val="00965DC7"/>
    <w:rsid w:val="00970DFB"/>
    <w:rsid w:val="009941CB"/>
    <w:rsid w:val="009945CF"/>
    <w:rsid w:val="009A1C78"/>
    <w:rsid w:val="009A2167"/>
    <w:rsid w:val="009B6C80"/>
    <w:rsid w:val="009D52A8"/>
    <w:rsid w:val="009D6353"/>
    <w:rsid w:val="009F1BD0"/>
    <w:rsid w:val="00A0473B"/>
    <w:rsid w:val="00A056E2"/>
    <w:rsid w:val="00A070C1"/>
    <w:rsid w:val="00A10FB8"/>
    <w:rsid w:val="00A17F7C"/>
    <w:rsid w:val="00A22120"/>
    <w:rsid w:val="00A22BBC"/>
    <w:rsid w:val="00A23048"/>
    <w:rsid w:val="00A2398A"/>
    <w:rsid w:val="00A35405"/>
    <w:rsid w:val="00A36003"/>
    <w:rsid w:val="00A42E85"/>
    <w:rsid w:val="00A43F70"/>
    <w:rsid w:val="00A74719"/>
    <w:rsid w:val="00A8688D"/>
    <w:rsid w:val="00A91C0F"/>
    <w:rsid w:val="00AA6ADB"/>
    <w:rsid w:val="00AB002E"/>
    <w:rsid w:val="00AB48A3"/>
    <w:rsid w:val="00AB6A62"/>
    <w:rsid w:val="00AC704C"/>
    <w:rsid w:val="00AD1C56"/>
    <w:rsid w:val="00AE14F2"/>
    <w:rsid w:val="00AE37B8"/>
    <w:rsid w:val="00AE4D01"/>
    <w:rsid w:val="00B000DA"/>
    <w:rsid w:val="00B001BF"/>
    <w:rsid w:val="00B00FFC"/>
    <w:rsid w:val="00B025FE"/>
    <w:rsid w:val="00B03972"/>
    <w:rsid w:val="00B03CEE"/>
    <w:rsid w:val="00B07AE0"/>
    <w:rsid w:val="00B12C30"/>
    <w:rsid w:val="00B15CD8"/>
    <w:rsid w:val="00B16678"/>
    <w:rsid w:val="00B223D9"/>
    <w:rsid w:val="00B31A28"/>
    <w:rsid w:val="00B32E2D"/>
    <w:rsid w:val="00B41626"/>
    <w:rsid w:val="00B4162D"/>
    <w:rsid w:val="00B41DE0"/>
    <w:rsid w:val="00B4708C"/>
    <w:rsid w:val="00B50987"/>
    <w:rsid w:val="00B565C7"/>
    <w:rsid w:val="00B60D5F"/>
    <w:rsid w:val="00B61098"/>
    <w:rsid w:val="00B64B78"/>
    <w:rsid w:val="00B6617A"/>
    <w:rsid w:val="00B85111"/>
    <w:rsid w:val="00B93BBD"/>
    <w:rsid w:val="00B94A3A"/>
    <w:rsid w:val="00BA0423"/>
    <w:rsid w:val="00BA2D5D"/>
    <w:rsid w:val="00BA6D50"/>
    <w:rsid w:val="00BB56D7"/>
    <w:rsid w:val="00BC137E"/>
    <w:rsid w:val="00BD1149"/>
    <w:rsid w:val="00BD6E5D"/>
    <w:rsid w:val="00BE0008"/>
    <w:rsid w:val="00BE752F"/>
    <w:rsid w:val="00BF7871"/>
    <w:rsid w:val="00C000C5"/>
    <w:rsid w:val="00C0215F"/>
    <w:rsid w:val="00C03AFD"/>
    <w:rsid w:val="00C14566"/>
    <w:rsid w:val="00C15723"/>
    <w:rsid w:val="00C202A9"/>
    <w:rsid w:val="00C22FCB"/>
    <w:rsid w:val="00C24BEC"/>
    <w:rsid w:val="00C261D1"/>
    <w:rsid w:val="00C27A09"/>
    <w:rsid w:val="00C3127B"/>
    <w:rsid w:val="00C51074"/>
    <w:rsid w:val="00C61617"/>
    <w:rsid w:val="00C6713F"/>
    <w:rsid w:val="00C71A54"/>
    <w:rsid w:val="00C804AC"/>
    <w:rsid w:val="00C81EC6"/>
    <w:rsid w:val="00C83B31"/>
    <w:rsid w:val="00C90D9B"/>
    <w:rsid w:val="00C90E0F"/>
    <w:rsid w:val="00C92913"/>
    <w:rsid w:val="00CB5A33"/>
    <w:rsid w:val="00CB6ACF"/>
    <w:rsid w:val="00CB6BAA"/>
    <w:rsid w:val="00CB7C12"/>
    <w:rsid w:val="00CC095E"/>
    <w:rsid w:val="00CC0BB6"/>
    <w:rsid w:val="00CD453F"/>
    <w:rsid w:val="00CD521F"/>
    <w:rsid w:val="00CE0706"/>
    <w:rsid w:val="00CE1B7F"/>
    <w:rsid w:val="00CE42C9"/>
    <w:rsid w:val="00CE7DCE"/>
    <w:rsid w:val="00CF784C"/>
    <w:rsid w:val="00D11FB4"/>
    <w:rsid w:val="00D12915"/>
    <w:rsid w:val="00D15CBF"/>
    <w:rsid w:val="00D15D42"/>
    <w:rsid w:val="00D24CEC"/>
    <w:rsid w:val="00D25E4E"/>
    <w:rsid w:val="00D37DF5"/>
    <w:rsid w:val="00D43065"/>
    <w:rsid w:val="00D62A5B"/>
    <w:rsid w:val="00D801CC"/>
    <w:rsid w:val="00D80DEC"/>
    <w:rsid w:val="00D84669"/>
    <w:rsid w:val="00D85E8F"/>
    <w:rsid w:val="00D87A1E"/>
    <w:rsid w:val="00D97CD9"/>
    <w:rsid w:val="00DA312E"/>
    <w:rsid w:val="00DA45B6"/>
    <w:rsid w:val="00DA507D"/>
    <w:rsid w:val="00DB22B3"/>
    <w:rsid w:val="00DB37BF"/>
    <w:rsid w:val="00DB72AF"/>
    <w:rsid w:val="00DD193F"/>
    <w:rsid w:val="00DE3967"/>
    <w:rsid w:val="00DE4A79"/>
    <w:rsid w:val="00DE7D05"/>
    <w:rsid w:val="00DF104F"/>
    <w:rsid w:val="00DF1052"/>
    <w:rsid w:val="00DF1E1F"/>
    <w:rsid w:val="00DF2394"/>
    <w:rsid w:val="00DF2BC7"/>
    <w:rsid w:val="00DF407A"/>
    <w:rsid w:val="00E00808"/>
    <w:rsid w:val="00E07964"/>
    <w:rsid w:val="00E07F8E"/>
    <w:rsid w:val="00E1006B"/>
    <w:rsid w:val="00E1104A"/>
    <w:rsid w:val="00E12E3C"/>
    <w:rsid w:val="00E30BC7"/>
    <w:rsid w:val="00E34907"/>
    <w:rsid w:val="00E45349"/>
    <w:rsid w:val="00E4711F"/>
    <w:rsid w:val="00E53537"/>
    <w:rsid w:val="00E53EDA"/>
    <w:rsid w:val="00E717E7"/>
    <w:rsid w:val="00E75262"/>
    <w:rsid w:val="00E86208"/>
    <w:rsid w:val="00E91D34"/>
    <w:rsid w:val="00E9689D"/>
    <w:rsid w:val="00EC6B03"/>
    <w:rsid w:val="00ED6A0B"/>
    <w:rsid w:val="00EE1395"/>
    <w:rsid w:val="00EE5F33"/>
    <w:rsid w:val="00EE6E99"/>
    <w:rsid w:val="00EF3CFA"/>
    <w:rsid w:val="00EF7741"/>
    <w:rsid w:val="00F0244E"/>
    <w:rsid w:val="00F02EBF"/>
    <w:rsid w:val="00F12895"/>
    <w:rsid w:val="00F13B91"/>
    <w:rsid w:val="00F14A1F"/>
    <w:rsid w:val="00F2322B"/>
    <w:rsid w:val="00F240BE"/>
    <w:rsid w:val="00F26F38"/>
    <w:rsid w:val="00F31C32"/>
    <w:rsid w:val="00F343AF"/>
    <w:rsid w:val="00F41A2C"/>
    <w:rsid w:val="00F43054"/>
    <w:rsid w:val="00F5183F"/>
    <w:rsid w:val="00F5547A"/>
    <w:rsid w:val="00F61CFB"/>
    <w:rsid w:val="00F620B8"/>
    <w:rsid w:val="00F654A8"/>
    <w:rsid w:val="00F72163"/>
    <w:rsid w:val="00F8294C"/>
    <w:rsid w:val="00F8349D"/>
    <w:rsid w:val="00F8466F"/>
    <w:rsid w:val="00F878CE"/>
    <w:rsid w:val="00F91E91"/>
    <w:rsid w:val="00FA3601"/>
    <w:rsid w:val="00FB3DAF"/>
    <w:rsid w:val="00FC2777"/>
    <w:rsid w:val="00FC7380"/>
    <w:rsid w:val="00FD0AD7"/>
    <w:rsid w:val="00FD5112"/>
    <w:rsid w:val="00FD69CE"/>
    <w:rsid w:val="00FE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A7F648"/>
  <w15:docId w15:val="{76718D7B-027B-4982-84EA-09D0210B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08D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767B04"/>
    <w:pPr>
      <w:keepNext/>
      <w:outlineLvl w:val="1"/>
    </w:pPr>
    <w:rPr>
      <w:rFonts w:ascii="YuTimes" w:hAnsi="YuTimes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7B0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7B04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semiHidden/>
    <w:locked/>
    <w:rsid w:val="00767B04"/>
    <w:rPr>
      <w:rFonts w:ascii="YuTimes" w:hAnsi="YuTimes"/>
      <w:b/>
      <w:sz w:val="24"/>
      <w:lang w:val="en-US" w:eastAsia="en-US" w:bidi="ar-SA"/>
    </w:rPr>
  </w:style>
  <w:style w:type="table" w:styleId="TableGrid">
    <w:name w:val="Table Grid"/>
    <w:basedOn w:val="TableNormal"/>
    <w:rsid w:val="006352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03AFD"/>
  </w:style>
  <w:style w:type="paragraph" w:styleId="ListParagraph">
    <w:name w:val="List Paragraph"/>
    <w:basedOn w:val="Normal"/>
    <w:uiPriority w:val="34"/>
    <w:qFormat/>
    <w:rsid w:val="003D0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iljana.mocic\Desktop\zaglavlje_vazec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zaglavlje_vazece</Template>
  <TotalTime>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ZRS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Biljana Moćić</dc:creator>
  <cp:lastModifiedBy>Slobodan Kaurinović</cp:lastModifiedBy>
  <cp:revision>2</cp:revision>
  <cp:lastPrinted>2024-04-15T08:26:00Z</cp:lastPrinted>
  <dcterms:created xsi:type="dcterms:W3CDTF">2024-05-14T08:49:00Z</dcterms:created>
  <dcterms:modified xsi:type="dcterms:W3CDTF">2024-05-14T08:49:00Z</dcterms:modified>
</cp:coreProperties>
</file>